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342781079"/>
        <w:placeholder>
          <w:docPart w:val="35709AD52E9544ADB0E6D79C9B7058FB"/>
        </w:placeholder>
      </w:sdtPr>
      <w:sdtContent>
        <w:p w14:paraId="186A2A1C" w14:textId="5C9CD975" w:rsidR="00FC1D9C" w:rsidRDefault="00026B4B" w:rsidP="0043697E">
          <w:pPr>
            <w:pStyle w:val="FSMYTITLE01"/>
            <w:jc w:val="center"/>
          </w:pPr>
          <w:r>
            <w:t>LEGAL DESCRIPTION</w:t>
          </w:r>
        </w:p>
        <w:p w14:paraId="316E7B9D" w14:textId="18728543" w:rsidR="0043697E" w:rsidRDefault="0043697E" w:rsidP="0043697E">
          <w:pPr>
            <w:pStyle w:val="FSMYTITLE01"/>
            <w:jc w:val="center"/>
          </w:pPr>
          <w:r>
            <w:t>2701 east atlantic boulevard</w:t>
          </w:r>
        </w:p>
      </w:sdtContent>
    </w:sdt>
    <w:p w14:paraId="17BF969D" w14:textId="00BB2B4C" w:rsidR="008F384F" w:rsidRPr="00DE276B" w:rsidRDefault="004A72B2" w:rsidP="008F384F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June1</w:t>
      </w:r>
      <w:r w:rsidR="008F384F">
        <w:rPr>
          <w:rFonts w:asciiTheme="minorHAnsi" w:hAnsiTheme="minorHAnsi" w:cstheme="minorHAnsi"/>
          <w:b/>
          <w:bCs/>
        </w:rPr>
        <w:t>, 2026</w:t>
      </w:r>
    </w:p>
    <w:p w14:paraId="128F3210" w14:textId="77777777" w:rsidR="0043697E" w:rsidRPr="00BF1F21" w:rsidRDefault="0043697E" w:rsidP="0043697E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14:paraId="3BDE276C" w14:textId="6107E32B" w:rsidR="00FC1D9C" w:rsidRDefault="00026B4B" w:rsidP="00FC1D9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LOT 20, BLOCK 1, HARBOR VILLAGE, SECTION “A” ACCORDING TO THE PLAT THEREOF, AS RECORDED IN PLAT BOOK 28, PAGE 34, OF THE PUBLIC RECORDS OF BROWARD COUNTY, FLORIDA,</w:t>
      </w:r>
    </w:p>
    <w:p w14:paraId="2F8D249D" w14:textId="77777777" w:rsidR="00026B4B" w:rsidRDefault="00026B4B" w:rsidP="00FC1D9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19D7779" w14:textId="6106E83A" w:rsidR="00026B4B" w:rsidRDefault="00026B4B" w:rsidP="00FC1D9C">
      <w:pPr>
        <w:jc w:val="both"/>
        <w:rPr>
          <w:rFonts w:ascii="Calibri" w:hAnsi="Calibri" w:cs="Arial"/>
          <w:b/>
          <w:bCs/>
          <w:color w:val="8496B0" w:themeColor="text2" w:themeTint="99"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TOGETHER WITH : LOT 21, BLOCK 1, HARBOR VILLAGE, SECTION “A” ACCORDING TO THE PLAT THEREOF, AS RECORDED IN PLAT BOOK 28, PAGE 34, OF THE PUBLIC RECORDS OF BROWARD COUNTY, FLORIDA.</w:t>
      </w:r>
    </w:p>
    <w:sectPr w:rsidR="00026B4B" w:rsidSect="00FE2413">
      <w:footerReference w:type="default" r:id="rId11"/>
      <w:pgSz w:w="12240" w:h="15840"/>
      <w:pgMar w:top="1080" w:right="720" w:bottom="1440" w:left="2880" w:header="720" w:footer="39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4958C" w14:textId="77777777" w:rsidR="0011306D" w:rsidRDefault="0011306D" w:rsidP="00FC1D9C">
      <w:r>
        <w:separator/>
      </w:r>
    </w:p>
  </w:endnote>
  <w:endnote w:type="continuationSeparator" w:id="0">
    <w:p w14:paraId="0EA59D5F" w14:textId="77777777" w:rsidR="0011306D" w:rsidRDefault="0011306D" w:rsidP="00FC1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ECDF5" w14:textId="77777777" w:rsidR="00FE2413" w:rsidRDefault="00FE2413" w:rsidP="00FE2413">
    <w:pPr>
      <w:pStyle w:val="FSMYFOOTER"/>
    </w:pPr>
  </w:p>
  <w:p w14:paraId="51200892" w14:textId="77777777" w:rsidR="00FE2413" w:rsidRPr="00E369D8" w:rsidRDefault="00F106AA" w:rsidP="00FE2413">
    <w:pPr>
      <w:pStyle w:val="FSMYFOOTER"/>
      <w:ind w:firstLine="360"/>
    </w:pPr>
    <w:r>
      <w:t>550</w:t>
    </w:r>
    <w:r w:rsidR="00FE2413" w:rsidRPr="00E369D8">
      <w:t xml:space="preserve"> S. Andrews Ave. ■ Suite </w:t>
    </w:r>
    <w:r>
      <w:t>710</w:t>
    </w:r>
    <w:r w:rsidR="00FE2413" w:rsidRPr="00E369D8">
      <w:t xml:space="preserve"> ■ Fort Lauderdale, FL 333</w:t>
    </w:r>
    <w:r>
      <w:t>01</w:t>
    </w:r>
    <w:r w:rsidR="00FE2413" w:rsidRPr="00E369D8">
      <w:t xml:space="preserve"> ■ </w:t>
    </w:r>
    <w:proofErr w:type="gramStart"/>
    <w:r w:rsidR="00FE2413" w:rsidRPr="00E369D8">
      <w:t>TEL:</w:t>
    </w:r>
    <w:proofErr w:type="gramEnd"/>
    <w:r w:rsidR="00FE2413" w:rsidRPr="00E369D8">
      <w:t xml:space="preserve"> (954) 764-6575 ■ </w:t>
    </w:r>
    <w:proofErr w:type="gramStart"/>
    <w:r w:rsidR="00FE2413" w:rsidRPr="00E369D8">
      <w:t>FAX:</w:t>
    </w:r>
    <w:proofErr w:type="gramEnd"/>
    <w:r w:rsidR="00FE2413" w:rsidRPr="00E369D8">
      <w:t xml:space="preserve"> (954) 764-8622</w:t>
    </w:r>
    <w:r w:rsidR="00FE2413" w:rsidRPr="00E369D8">
      <w:rPr>
        <w:rStyle w:val="FSMYBodyRegularChar"/>
        <w:noProof/>
        <w:color w:val="000000" w:themeColor="text1"/>
        <w:sz w:val="14"/>
      </w:rPr>
      <w:drawing>
        <wp:anchor distT="0" distB="0" distL="114300" distR="114300" simplePos="0" relativeHeight="251659264" behindDoc="0" locked="1" layoutInCell="1" allowOverlap="0" wp14:anchorId="306044DC" wp14:editId="6FA5F2AE">
          <wp:simplePos x="0" y="0"/>
          <wp:positionH relativeFrom="leftMargin">
            <wp:align>right</wp:align>
          </wp:positionH>
          <wp:positionV relativeFrom="page">
            <wp:posOffset>9377680</wp:posOffset>
          </wp:positionV>
          <wp:extent cx="1373574" cy="265176"/>
          <wp:effectExtent l="0" t="0" r="0" b="1905"/>
          <wp:wrapNone/>
          <wp:docPr id="1487779100" name="Picture 1487779100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804375" name="Picture 141804375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73574" cy="26517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E2413" w:rsidRPr="00E369D8">
      <w:tab/>
    </w:r>
  </w:p>
  <w:p w14:paraId="54F59757" w14:textId="77777777" w:rsidR="00FE2413" w:rsidRPr="00A96F9C" w:rsidRDefault="00FE2413" w:rsidP="00FE2413">
    <w:pPr>
      <w:pStyle w:val="FSMYFOOTER"/>
    </w:pPr>
  </w:p>
  <w:p w14:paraId="6CBBB753" w14:textId="77777777" w:rsidR="00FE2413" w:rsidRPr="00E369D8" w:rsidRDefault="00FE2413" w:rsidP="00B04DA2">
    <w:pPr>
      <w:pStyle w:val="FSMYFOOTER"/>
      <w:ind w:firstLine="360"/>
    </w:pPr>
    <w:r w:rsidRPr="00E369D8">
      <w:rPr>
        <w:rStyle w:val="FSMYBodyRegularChar"/>
        <w:color w:val="000000" w:themeColor="text1"/>
        <w:sz w:val="14"/>
      </w:rPr>
      <w:t xml:space="preserve">CA </w:t>
    </w:r>
    <w:proofErr w:type="gramStart"/>
    <w:r w:rsidRPr="00E369D8">
      <w:rPr>
        <w:rStyle w:val="FSMYBodyRegularChar"/>
        <w:color w:val="000000" w:themeColor="text1"/>
        <w:sz w:val="14"/>
      </w:rPr>
      <w:t>#:</w:t>
    </w:r>
    <w:proofErr w:type="gramEnd"/>
    <w:r w:rsidRPr="00E369D8">
      <w:rPr>
        <w:rStyle w:val="FSMYBodyRegularChar"/>
        <w:color w:val="000000" w:themeColor="text1"/>
        <w:sz w:val="14"/>
      </w:rPr>
      <w:t xml:space="preserve"> AAC000447</w:t>
    </w:r>
    <w:r w:rsidRPr="00E369D8">
      <w:tab/>
    </w:r>
    <w:r>
      <w:tab/>
    </w:r>
    <w:r>
      <w:tab/>
    </w:r>
    <w:r w:rsidRPr="00E369D8">
      <w:tab/>
    </w:r>
    <w:r w:rsidRPr="00E369D8">
      <w:tab/>
    </w:r>
    <w:r w:rsidRPr="00E369D8">
      <w:tab/>
    </w:r>
    <w:r w:rsidRPr="00E369D8">
      <w:tab/>
    </w:r>
    <w:r w:rsidRPr="00E369D8">
      <w:tab/>
    </w:r>
    <w:r w:rsidRPr="00E369D8">
      <w:tab/>
    </w:r>
    <w:r w:rsidRPr="00E369D8">
      <w:rPr>
        <w:rStyle w:val="FSMYBodyRegularChar"/>
        <w:color w:val="000000" w:themeColor="text1"/>
        <w:sz w:val="14"/>
      </w:rPr>
      <w:fldChar w:fldCharType="begin"/>
    </w:r>
    <w:r w:rsidRPr="00E369D8">
      <w:rPr>
        <w:rStyle w:val="FSMYBodyRegularChar"/>
        <w:color w:val="000000" w:themeColor="text1"/>
        <w:sz w:val="14"/>
      </w:rPr>
      <w:instrText xml:space="preserve"> PAGE  \* Arabic  \* MERGEFORMAT </w:instrText>
    </w:r>
    <w:r w:rsidRPr="00E369D8">
      <w:rPr>
        <w:rStyle w:val="FSMYBodyRegularChar"/>
        <w:color w:val="000000" w:themeColor="text1"/>
        <w:sz w:val="14"/>
      </w:rPr>
      <w:fldChar w:fldCharType="separate"/>
    </w:r>
    <w:r>
      <w:rPr>
        <w:rStyle w:val="FSMYBodyRegularChar"/>
        <w:color w:val="000000" w:themeColor="text1"/>
        <w:sz w:val="14"/>
      </w:rPr>
      <w:t>2</w:t>
    </w:r>
    <w:r w:rsidRPr="00E369D8">
      <w:rPr>
        <w:rStyle w:val="FSMYBodyRegularChar"/>
        <w:color w:val="000000" w:themeColor="text1"/>
        <w:sz w:val="14"/>
      </w:rPr>
      <w:fldChar w:fldCharType="end"/>
    </w:r>
    <w:r w:rsidRPr="00E369D8">
      <w:rPr>
        <w:rStyle w:val="FSMYBodyRegularChar"/>
        <w:color w:val="000000" w:themeColor="text1"/>
        <w:sz w:val="14"/>
      </w:rPr>
      <w:t xml:space="preserve"> of </w:t>
    </w:r>
    <w:r w:rsidRPr="00E369D8">
      <w:rPr>
        <w:rStyle w:val="FSMYBodyRegularChar"/>
        <w:color w:val="000000" w:themeColor="text1"/>
        <w:sz w:val="14"/>
      </w:rPr>
      <w:fldChar w:fldCharType="begin"/>
    </w:r>
    <w:r w:rsidRPr="00E369D8">
      <w:rPr>
        <w:rStyle w:val="FSMYBodyRegularChar"/>
        <w:color w:val="000000" w:themeColor="text1"/>
        <w:sz w:val="14"/>
      </w:rPr>
      <w:instrText xml:space="preserve"> NUMPAGES  \* Arabic  \* MERGEFORMAT </w:instrText>
    </w:r>
    <w:r w:rsidRPr="00E369D8">
      <w:rPr>
        <w:rStyle w:val="FSMYBodyRegularChar"/>
        <w:color w:val="000000" w:themeColor="text1"/>
        <w:sz w:val="14"/>
      </w:rPr>
      <w:fldChar w:fldCharType="separate"/>
    </w:r>
    <w:r>
      <w:rPr>
        <w:rStyle w:val="FSMYBodyRegularChar"/>
        <w:color w:val="000000" w:themeColor="text1"/>
        <w:sz w:val="14"/>
      </w:rPr>
      <w:t>6</w:t>
    </w:r>
    <w:r w:rsidRPr="00E369D8">
      <w:rPr>
        <w:rStyle w:val="FSMYBodyRegularChar"/>
        <w:color w:val="000000" w:themeColor="text1"/>
        <w:sz w:val="14"/>
      </w:rPr>
      <w:fldChar w:fldCharType="end"/>
    </w:r>
  </w:p>
  <w:p w14:paraId="7874D95E" w14:textId="77777777" w:rsidR="00FC1D9C" w:rsidRPr="00FE2413" w:rsidRDefault="00FC1D9C" w:rsidP="00FE2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61AF8" w14:textId="77777777" w:rsidR="0011306D" w:rsidRDefault="0011306D" w:rsidP="00FC1D9C">
      <w:r>
        <w:separator/>
      </w:r>
    </w:p>
  </w:footnote>
  <w:footnote w:type="continuationSeparator" w:id="0">
    <w:p w14:paraId="7D4D3F6D" w14:textId="77777777" w:rsidR="0011306D" w:rsidRDefault="0011306D" w:rsidP="00FC1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7689F"/>
    <w:multiLevelType w:val="hybridMultilevel"/>
    <w:tmpl w:val="F8C66804"/>
    <w:lvl w:ilvl="0" w:tplc="F05EE5EC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61F0520"/>
    <w:multiLevelType w:val="hybridMultilevel"/>
    <w:tmpl w:val="1A745DD2"/>
    <w:lvl w:ilvl="0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 w15:restartNumberingAfterBreak="0">
    <w:nsid w:val="6DE06987"/>
    <w:multiLevelType w:val="hybridMultilevel"/>
    <w:tmpl w:val="B78AB4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F05EE5EC">
      <w:start w:val="5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0F3DB7"/>
    <w:multiLevelType w:val="hybridMultilevel"/>
    <w:tmpl w:val="2E805F94"/>
    <w:lvl w:ilvl="0" w:tplc="4A2E3E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8245B80"/>
    <w:multiLevelType w:val="singleLevel"/>
    <w:tmpl w:val="07CA4D34"/>
    <w:lvl w:ilvl="0">
      <w:start w:val="33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500852416">
    <w:abstractNumId w:val="2"/>
  </w:num>
  <w:num w:numId="2" w16cid:durableId="1903562753">
    <w:abstractNumId w:val="1"/>
  </w:num>
  <w:num w:numId="3" w16cid:durableId="319114564">
    <w:abstractNumId w:val="4"/>
  </w:num>
  <w:num w:numId="4" w16cid:durableId="554127493">
    <w:abstractNumId w:val="0"/>
  </w:num>
  <w:num w:numId="5" w16cid:durableId="1689211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97E"/>
    <w:rsid w:val="00016BED"/>
    <w:rsid w:val="000236A9"/>
    <w:rsid w:val="0002509E"/>
    <w:rsid w:val="00026B4B"/>
    <w:rsid w:val="000543FF"/>
    <w:rsid w:val="00054AF8"/>
    <w:rsid w:val="000552D7"/>
    <w:rsid w:val="00066123"/>
    <w:rsid w:val="00077238"/>
    <w:rsid w:val="000A1EF2"/>
    <w:rsid w:val="000A2EF9"/>
    <w:rsid w:val="000A4012"/>
    <w:rsid w:val="000B0FA2"/>
    <w:rsid w:val="000B387C"/>
    <w:rsid w:val="000D4A11"/>
    <w:rsid w:val="000E147F"/>
    <w:rsid w:val="000E3DDC"/>
    <w:rsid w:val="000F2651"/>
    <w:rsid w:val="00106121"/>
    <w:rsid w:val="00107D74"/>
    <w:rsid w:val="00110E7F"/>
    <w:rsid w:val="001112A9"/>
    <w:rsid w:val="0011306D"/>
    <w:rsid w:val="00126D56"/>
    <w:rsid w:val="00140ED8"/>
    <w:rsid w:val="00154555"/>
    <w:rsid w:val="00160640"/>
    <w:rsid w:val="00172A8E"/>
    <w:rsid w:val="00173255"/>
    <w:rsid w:val="00173C3D"/>
    <w:rsid w:val="00174F06"/>
    <w:rsid w:val="00191F67"/>
    <w:rsid w:val="00197B5E"/>
    <w:rsid w:val="001B1535"/>
    <w:rsid w:val="001B6348"/>
    <w:rsid w:val="001C0E68"/>
    <w:rsid w:val="001C2225"/>
    <w:rsid w:val="001D63FE"/>
    <w:rsid w:val="001E51EA"/>
    <w:rsid w:val="001E72BA"/>
    <w:rsid w:val="001F463A"/>
    <w:rsid w:val="002043CD"/>
    <w:rsid w:val="0021543E"/>
    <w:rsid w:val="002156D6"/>
    <w:rsid w:val="0025053B"/>
    <w:rsid w:val="00251272"/>
    <w:rsid w:val="00282FF7"/>
    <w:rsid w:val="002D02E0"/>
    <w:rsid w:val="002E6290"/>
    <w:rsid w:val="002E6A3C"/>
    <w:rsid w:val="002F0D66"/>
    <w:rsid w:val="00301917"/>
    <w:rsid w:val="00322228"/>
    <w:rsid w:val="0033218C"/>
    <w:rsid w:val="00340290"/>
    <w:rsid w:val="00345963"/>
    <w:rsid w:val="0035165E"/>
    <w:rsid w:val="00360F63"/>
    <w:rsid w:val="0037691F"/>
    <w:rsid w:val="003956DD"/>
    <w:rsid w:val="00397518"/>
    <w:rsid w:val="003A16F4"/>
    <w:rsid w:val="003D0908"/>
    <w:rsid w:val="003D09A1"/>
    <w:rsid w:val="003D4D1F"/>
    <w:rsid w:val="003D5EFA"/>
    <w:rsid w:val="003E5218"/>
    <w:rsid w:val="003E6505"/>
    <w:rsid w:val="003F206F"/>
    <w:rsid w:val="003F4AD1"/>
    <w:rsid w:val="00415A81"/>
    <w:rsid w:val="004207BD"/>
    <w:rsid w:val="00433410"/>
    <w:rsid w:val="0043697E"/>
    <w:rsid w:val="00447933"/>
    <w:rsid w:val="0045504F"/>
    <w:rsid w:val="00460C57"/>
    <w:rsid w:val="0047187F"/>
    <w:rsid w:val="004A0277"/>
    <w:rsid w:val="004A72B2"/>
    <w:rsid w:val="004B14B8"/>
    <w:rsid w:val="004C772C"/>
    <w:rsid w:val="004D1FD3"/>
    <w:rsid w:val="004D7786"/>
    <w:rsid w:val="004E0692"/>
    <w:rsid w:val="004E66A8"/>
    <w:rsid w:val="004F389A"/>
    <w:rsid w:val="00501F74"/>
    <w:rsid w:val="005064C1"/>
    <w:rsid w:val="00506E86"/>
    <w:rsid w:val="00513AA6"/>
    <w:rsid w:val="00525B4C"/>
    <w:rsid w:val="00527675"/>
    <w:rsid w:val="0056682B"/>
    <w:rsid w:val="00570584"/>
    <w:rsid w:val="005754BD"/>
    <w:rsid w:val="00577EC9"/>
    <w:rsid w:val="00581C8E"/>
    <w:rsid w:val="00597191"/>
    <w:rsid w:val="005C6D7F"/>
    <w:rsid w:val="00603CED"/>
    <w:rsid w:val="00607B92"/>
    <w:rsid w:val="006158D0"/>
    <w:rsid w:val="00647E86"/>
    <w:rsid w:val="0066331B"/>
    <w:rsid w:val="00680DEF"/>
    <w:rsid w:val="0068581E"/>
    <w:rsid w:val="00690861"/>
    <w:rsid w:val="00690FFC"/>
    <w:rsid w:val="00691B28"/>
    <w:rsid w:val="006B05C0"/>
    <w:rsid w:val="006B378D"/>
    <w:rsid w:val="006B6B94"/>
    <w:rsid w:val="006F30AB"/>
    <w:rsid w:val="006F6015"/>
    <w:rsid w:val="00711A44"/>
    <w:rsid w:val="00715EDB"/>
    <w:rsid w:val="00731B70"/>
    <w:rsid w:val="00733D9D"/>
    <w:rsid w:val="00734B64"/>
    <w:rsid w:val="00752B57"/>
    <w:rsid w:val="007548FF"/>
    <w:rsid w:val="0075494D"/>
    <w:rsid w:val="007552EC"/>
    <w:rsid w:val="0075599E"/>
    <w:rsid w:val="007566CB"/>
    <w:rsid w:val="00764362"/>
    <w:rsid w:val="00771325"/>
    <w:rsid w:val="00776EBC"/>
    <w:rsid w:val="00781212"/>
    <w:rsid w:val="00791F80"/>
    <w:rsid w:val="00797C8F"/>
    <w:rsid w:val="007A06A6"/>
    <w:rsid w:val="007A379B"/>
    <w:rsid w:val="007A3BCE"/>
    <w:rsid w:val="007B03EA"/>
    <w:rsid w:val="007C03BA"/>
    <w:rsid w:val="007C169E"/>
    <w:rsid w:val="007D1170"/>
    <w:rsid w:val="007D4B3D"/>
    <w:rsid w:val="008233D5"/>
    <w:rsid w:val="0084047C"/>
    <w:rsid w:val="00851C66"/>
    <w:rsid w:val="00853AD1"/>
    <w:rsid w:val="00866789"/>
    <w:rsid w:val="00870CE4"/>
    <w:rsid w:val="008715E8"/>
    <w:rsid w:val="00887AAC"/>
    <w:rsid w:val="008918DC"/>
    <w:rsid w:val="008A14D0"/>
    <w:rsid w:val="008A4428"/>
    <w:rsid w:val="008C3908"/>
    <w:rsid w:val="008E7E98"/>
    <w:rsid w:val="008F25FF"/>
    <w:rsid w:val="008F384F"/>
    <w:rsid w:val="008F4BC3"/>
    <w:rsid w:val="009056E0"/>
    <w:rsid w:val="0090600D"/>
    <w:rsid w:val="009129E9"/>
    <w:rsid w:val="00916B9C"/>
    <w:rsid w:val="00930709"/>
    <w:rsid w:val="00942F71"/>
    <w:rsid w:val="00944A24"/>
    <w:rsid w:val="00951376"/>
    <w:rsid w:val="009752E2"/>
    <w:rsid w:val="009821E0"/>
    <w:rsid w:val="009838C1"/>
    <w:rsid w:val="00985F2A"/>
    <w:rsid w:val="009924EB"/>
    <w:rsid w:val="00992AF9"/>
    <w:rsid w:val="009C3AEE"/>
    <w:rsid w:val="009C4A9D"/>
    <w:rsid w:val="00A0230B"/>
    <w:rsid w:val="00A04075"/>
    <w:rsid w:val="00A14A49"/>
    <w:rsid w:val="00A2730A"/>
    <w:rsid w:val="00A27856"/>
    <w:rsid w:val="00A33C60"/>
    <w:rsid w:val="00A42403"/>
    <w:rsid w:val="00A5250D"/>
    <w:rsid w:val="00A529CB"/>
    <w:rsid w:val="00A87D41"/>
    <w:rsid w:val="00AA3D14"/>
    <w:rsid w:val="00AA4962"/>
    <w:rsid w:val="00AB7A5E"/>
    <w:rsid w:val="00AC2FD7"/>
    <w:rsid w:val="00AD3D56"/>
    <w:rsid w:val="00AE728E"/>
    <w:rsid w:val="00B01E46"/>
    <w:rsid w:val="00B04DA2"/>
    <w:rsid w:val="00B10014"/>
    <w:rsid w:val="00B10B7E"/>
    <w:rsid w:val="00B32FED"/>
    <w:rsid w:val="00B336D6"/>
    <w:rsid w:val="00B338D6"/>
    <w:rsid w:val="00B344C0"/>
    <w:rsid w:val="00B35F4D"/>
    <w:rsid w:val="00B36CB3"/>
    <w:rsid w:val="00B41C45"/>
    <w:rsid w:val="00B524C2"/>
    <w:rsid w:val="00B5432A"/>
    <w:rsid w:val="00B61C60"/>
    <w:rsid w:val="00B93EFD"/>
    <w:rsid w:val="00BA54B3"/>
    <w:rsid w:val="00BC0A01"/>
    <w:rsid w:val="00BC2170"/>
    <w:rsid w:val="00BD1648"/>
    <w:rsid w:val="00BE1C6E"/>
    <w:rsid w:val="00BF7201"/>
    <w:rsid w:val="00C1684C"/>
    <w:rsid w:val="00C54DC0"/>
    <w:rsid w:val="00C91987"/>
    <w:rsid w:val="00C94E8F"/>
    <w:rsid w:val="00CA1203"/>
    <w:rsid w:val="00CB772B"/>
    <w:rsid w:val="00CD3D95"/>
    <w:rsid w:val="00CD68C3"/>
    <w:rsid w:val="00CF2A0E"/>
    <w:rsid w:val="00D07E6C"/>
    <w:rsid w:val="00D11AB7"/>
    <w:rsid w:val="00D13825"/>
    <w:rsid w:val="00D22463"/>
    <w:rsid w:val="00D26D77"/>
    <w:rsid w:val="00D52CDF"/>
    <w:rsid w:val="00D814F4"/>
    <w:rsid w:val="00DB2D65"/>
    <w:rsid w:val="00DC599A"/>
    <w:rsid w:val="00DD2995"/>
    <w:rsid w:val="00E07F49"/>
    <w:rsid w:val="00E130DB"/>
    <w:rsid w:val="00E13FA4"/>
    <w:rsid w:val="00E22407"/>
    <w:rsid w:val="00E23AC0"/>
    <w:rsid w:val="00E401B2"/>
    <w:rsid w:val="00E4358F"/>
    <w:rsid w:val="00E53BC6"/>
    <w:rsid w:val="00E65385"/>
    <w:rsid w:val="00E709D2"/>
    <w:rsid w:val="00E86C3E"/>
    <w:rsid w:val="00E875B9"/>
    <w:rsid w:val="00E87E23"/>
    <w:rsid w:val="00EC09F9"/>
    <w:rsid w:val="00ED0E7E"/>
    <w:rsid w:val="00ED4AA0"/>
    <w:rsid w:val="00F106AA"/>
    <w:rsid w:val="00F213AF"/>
    <w:rsid w:val="00F2547D"/>
    <w:rsid w:val="00F358FE"/>
    <w:rsid w:val="00F50C58"/>
    <w:rsid w:val="00F6230B"/>
    <w:rsid w:val="00F67468"/>
    <w:rsid w:val="00F7445D"/>
    <w:rsid w:val="00F90B83"/>
    <w:rsid w:val="00F90F0F"/>
    <w:rsid w:val="00F95EC2"/>
    <w:rsid w:val="00F974F1"/>
    <w:rsid w:val="00FA0518"/>
    <w:rsid w:val="00FC1D9C"/>
    <w:rsid w:val="00FC2F10"/>
    <w:rsid w:val="00FC47AE"/>
    <w:rsid w:val="00FC552C"/>
    <w:rsid w:val="00FC5DF3"/>
    <w:rsid w:val="00FC65D2"/>
    <w:rsid w:val="00FD25F9"/>
    <w:rsid w:val="00FD6B73"/>
    <w:rsid w:val="00FE2413"/>
    <w:rsid w:val="00FE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22E286"/>
  <w15:chartTrackingRefBased/>
  <w15:docId w15:val="{09DBCB13-00FE-430A-911F-2715B6F95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15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MYBodyBold">
    <w:name w:val="FSMY Body Bold"/>
    <w:basedOn w:val="Normal"/>
    <w:link w:val="FSMYBodyBoldChar"/>
    <w:qFormat/>
    <w:rsid w:val="00415A81"/>
    <w:pPr>
      <w:jc w:val="both"/>
    </w:pPr>
    <w:rPr>
      <w:rFonts w:ascii="Montserrat" w:hAnsi="Montserrat" w:cs="Arial"/>
      <w:b/>
      <w:color w:val="3D4044"/>
      <w:sz w:val="18"/>
      <w:szCs w:val="22"/>
    </w:rPr>
  </w:style>
  <w:style w:type="character" w:customStyle="1" w:styleId="FSMYBodyBoldChar">
    <w:name w:val="FSMY Body Bold Char"/>
    <w:basedOn w:val="DefaultParagraphFont"/>
    <w:link w:val="FSMYBodyBold"/>
    <w:rsid w:val="00415A81"/>
    <w:rPr>
      <w:rFonts w:ascii="Montserrat" w:eastAsia="Times New Roman" w:hAnsi="Montserrat" w:cs="Arial"/>
      <w:b/>
      <w:color w:val="3D4044"/>
      <w:sz w:val="18"/>
    </w:rPr>
  </w:style>
  <w:style w:type="paragraph" w:customStyle="1" w:styleId="FSMYBodyRegular">
    <w:name w:val="FSMY Body Regular"/>
    <w:basedOn w:val="Normal"/>
    <w:link w:val="FSMYBodyRegularChar"/>
    <w:qFormat/>
    <w:rsid w:val="00415A81"/>
    <w:pPr>
      <w:jc w:val="both"/>
    </w:pPr>
    <w:rPr>
      <w:rFonts w:ascii="Montserrat" w:hAnsi="Montserrat"/>
      <w:color w:val="3D4044"/>
      <w:sz w:val="18"/>
      <w:szCs w:val="22"/>
    </w:rPr>
  </w:style>
  <w:style w:type="character" w:customStyle="1" w:styleId="FSMYBodyRegularChar">
    <w:name w:val="FSMY Body Regular Char"/>
    <w:basedOn w:val="DefaultParagraphFont"/>
    <w:link w:val="FSMYBodyRegular"/>
    <w:rsid w:val="00415A81"/>
    <w:rPr>
      <w:rFonts w:ascii="Montserrat" w:eastAsia="Times New Roman" w:hAnsi="Montserrat" w:cs="Times New Roman"/>
      <w:color w:val="3D4044"/>
      <w:sz w:val="18"/>
    </w:rPr>
  </w:style>
  <w:style w:type="paragraph" w:customStyle="1" w:styleId="FSMYFOOTER">
    <w:name w:val="FSMY FOOTER"/>
    <w:basedOn w:val="Normal"/>
    <w:link w:val="FSMYFOOTERChar"/>
    <w:qFormat/>
    <w:rsid w:val="00415A81"/>
    <w:pPr>
      <w:jc w:val="both"/>
    </w:pPr>
    <w:rPr>
      <w:rFonts w:ascii="Montserrat" w:hAnsi="Montserrat"/>
      <w:color w:val="3D4044"/>
      <w:sz w:val="14"/>
      <w:szCs w:val="22"/>
      <w:lang w:val="fr-FR"/>
    </w:rPr>
  </w:style>
  <w:style w:type="character" w:customStyle="1" w:styleId="FSMYFOOTERChar">
    <w:name w:val="FSMY FOOTER Char"/>
    <w:basedOn w:val="DefaultParagraphFont"/>
    <w:link w:val="FSMYFOOTER"/>
    <w:rsid w:val="00415A81"/>
    <w:rPr>
      <w:rFonts w:ascii="Montserrat" w:eastAsia="Times New Roman" w:hAnsi="Montserrat" w:cs="Times New Roman"/>
      <w:color w:val="3D4044"/>
      <w:sz w:val="14"/>
      <w:lang w:val="fr-FR"/>
    </w:rPr>
  </w:style>
  <w:style w:type="paragraph" w:customStyle="1" w:styleId="FSMYHEADING01">
    <w:name w:val="FSMY HEADING 01"/>
    <w:basedOn w:val="Normal"/>
    <w:link w:val="FSMYHEADING01Char"/>
    <w:qFormat/>
    <w:rsid w:val="00415A81"/>
    <w:pPr>
      <w:jc w:val="both"/>
    </w:pPr>
    <w:rPr>
      <w:rFonts w:ascii="Montserrat" w:hAnsi="Montserrat"/>
      <w:b/>
      <w:caps/>
      <w:color w:val="154889"/>
      <w:spacing w:val="20"/>
      <w:sz w:val="24"/>
      <w:szCs w:val="22"/>
    </w:rPr>
  </w:style>
  <w:style w:type="character" w:customStyle="1" w:styleId="FSMYHEADING01Char">
    <w:name w:val="FSMY HEADING 01 Char"/>
    <w:basedOn w:val="DefaultParagraphFont"/>
    <w:link w:val="FSMYHEADING01"/>
    <w:rsid w:val="00415A81"/>
    <w:rPr>
      <w:rFonts w:ascii="Montserrat" w:eastAsia="Times New Roman" w:hAnsi="Montserrat" w:cs="Times New Roman"/>
      <w:b/>
      <w:caps/>
      <w:color w:val="154889"/>
      <w:spacing w:val="20"/>
      <w:sz w:val="24"/>
    </w:rPr>
  </w:style>
  <w:style w:type="paragraph" w:customStyle="1" w:styleId="FSMYHEADING02">
    <w:name w:val="FSMY HEADING 02"/>
    <w:basedOn w:val="Normal"/>
    <w:link w:val="FSMYHEADING02Char"/>
    <w:qFormat/>
    <w:rsid w:val="00415A81"/>
    <w:pPr>
      <w:ind w:left="2880" w:hanging="2880"/>
      <w:jc w:val="both"/>
    </w:pPr>
    <w:rPr>
      <w:rFonts w:ascii="Montserrat" w:hAnsi="Montserrat"/>
      <w:b/>
      <w:caps/>
      <w:color w:val="3D4044"/>
      <w:szCs w:val="22"/>
    </w:rPr>
  </w:style>
  <w:style w:type="character" w:customStyle="1" w:styleId="FSMYHEADING02Char">
    <w:name w:val="FSMY HEADING 02 Char"/>
    <w:basedOn w:val="FSMYBodyRegularChar"/>
    <w:link w:val="FSMYHEADING02"/>
    <w:rsid w:val="00415A81"/>
    <w:rPr>
      <w:rFonts w:ascii="Montserrat" w:eastAsia="Times New Roman" w:hAnsi="Montserrat" w:cs="Times New Roman"/>
      <w:b/>
      <w:caps/>
      <w:color w:val="3D4044"/>
      <w:sz w:val="20"/>
    </w:rPr>
  </w:style>
  <w:style w:type="paragraph" w:customStyle="1" w:styleId="FSMYSUBTITLE01">
    <w:name w:val="FSMY SUBTITLE 01"/>
    <w:basedOn w:val="Normal"/>
    <w:qFormat/>
    <w:rsid w:val="00415A81"/>
    <w:pPr>
      <w:jc w:val="both"/>
    </w:pPr>
    <w:rPr>
      <w:rFonts w:ascii="Montserrat Light" w:hAnsi="Montserrat Light"/>
      <w:caps/>
      <w:color w:val="154889"/>
      <w:sz w:val="44"/>
      <w:szCs w:val="22"/>
    </w:rPr>
  </w:style>
  <w:style w:type="paragraph" w:customStyle="1" w:styleId="FSMYSUBTITLE02">
    <w:name w:val="FSMY SUBTITLE 02"/>
    <w:basedOn w:val="Normal"/>
    <w:link w:val="FSMYSUBTITLE02Char"/>
    <w:qFormat/>
    <w:rsid w:val="00415A81"/>
    <w:pPr>
      <w:jc w:val="both"/>
    </w:pPr>
    <w:rPr>
      <w:rFonts w:ascii="Montserrat" w:hAnsi="Montserrat" w:cs="Arial"/>
      <w:color w:val="3D4044"/>
      <w:sz w:val="28"/>
      <w:szCs w:val="28"/>
    </w:rPr>
  </w:style>
  <w:style w:type="character" w:customStyle="1" w:styleId="FSMYSUBTITLE02Char">
    <w:name w:val="FSMY SUBTITLE 02 Char"/>
    <w:basedOn w:val="DefaultParagraphFont"/>
    <w:link w:val="FSMYSUBTITLE02"/>
    <w:rsid w:val="00415A81"/>
    <w:rPr>
      <w:rFonts w:ascii="Montserrat" w:eastAsia="Times New Roman" w:hAnsi="Montserrat" w:cs="Arial"/>
      <w:color w:val="3D4044"/>
      <w:sz w:val="28"/>
      <w:szCs w:val="28"/>
    </w:rPr>
  </w:style>
  <w:style w:type="paragraph" w:customStyle="1" w:styleId="FSMYTITLE01">
    <w:name w:val="FSMY TITLE 01"/>
    <w:basedOn w:val="Normal"/>
    <w:qFormat/>
    <w:rsid w:val="00415A81"/>
    <w:pPr>
      <w:jc w:val="both"/>
    </w:pPr>
    <w:rPr>
      <w:rFonts w:ascii="Montserrat" w:hAnsi="Montserrat"/>
      <w:b/>
      <w:caps/>
      <w:color w:val="154889"/>
      <w:sz w:val="44"/>
      <w:szCs w:val="22"/>
    </w:rPr>
  </w:style>
  <w:style w:type="paragraph" w:customStyle="1" w:styleId="FSMYTITLE02">
    <w:name w:val="FSMY TITLE 02"/>
    <w:basedOn w:val="Normal"/>
    <w:qFormat/>
    <w:rsid w:val="00415A81"/>
    <w:pPr>
      <w:jc w:val="both"/>
    </w:pPr>
    <w:rPr>
      <w:rFonts w:ascii="Montserrat" w:hAnsi="Montserrat"/>
      <w:b/>
      <w:color w:val="3D4044"/>
      <w:sz w:val="40"/>
      <w:szCs w:val="22"/>
    </w:rPr>
  </w:style>
  <w:style w:type="paragraph" w:styleId="Header">
    <w:name w:val="header"/>
    <w:basedOn w:val="Normal"/>
    <w:link w:val="HeaderChar"/>
    <w:uiPriority w:val="99"/>
    <w:unhideWhenUsed/>
    <w:rsid w:val="00FE24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241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FE24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E2413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1"/>
    <w:qFormat/>
    <w:rsid w:val="004369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hared\Office\_FSMY%20PROPOSALS\2025%20FSMY%20Exhibit%20%20A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5709AD52E9544ADB0E6D79C9B705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070F9-E4F7-431C-9E5D-DE5A50E9672C}"/>
      </w:docPartPr>
      <w:docPartBody>
        <w:p w:rsidR="00791320" w:rsidRDefault="00000000">
          <w:pPr>
            <w:pStyle w:val="35709AD52E9544ADB0E6D79C9B7058FB"/>
          </w:pPr>
          <w:r w:rsidRPr="00E96073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292"/>
    <w:rsid w:val="00230659"/>
    <w:rsid w:val="002D0D5D"/>
    <w:rsid w:val="00402607"/>
    <w:rsid w:val="00460C57"/>
    <w:rsid w:val="00533292"/>
    <w:rsid w:val="00607B92"/>
    <w:rsid w:val="00791320"/>
    <w:rsid w:val="00A3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35709AD52E9544ADB0E6D79C9B7058FB">
    <w:name w:val="35709AD52E9544ADB0E6D79C9B7058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10B74417DF5A4F8F7911EA9FBAFAFE" ma:contentTypeVersion="15" ma:contentTypeDescription="Create a new document." ma:contentTypeScope="" ma:versionID="f09edad410cfa219e2f0412eceb91142">
  <xsd:schema xmlns:xsd="http://www.w3.org/2001/XMLSchema" xmlns:xs="http://www.w3.org/2001/XMLSchema" xmlns:p="http://schemas.microsoft.com/office/2006/metadata/properties" xmlns:ns2="e5610dc8-1aa6-473f-a666-e8aa6402af4a" xmlns:ns3="bc7eb688-7e61-48e8-81f0-fb52529c5eec" targetNamespace="http://schemas.microsoft.com/office/2006/metadata/properties" ma:root="true" ma:fieldsID="c3abb9d1d5b07102ef8c137e56b3d592" ns2:_="" ns3:_="">
    <xsd:import namespace="e5610dc8-1aa6-473f-a666-e8aa6402af4a"/>
    <xsd:import namespace="bc7eb688-7e61-48e8-81f0-fb52529c5e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10dc8-1aa6-473f-a666-e8aa6402af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b201501-f9d0-4314-b1b9-b9cb14830c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7eb688-7e61-48e8-81f0-fb52529c5ee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5ea7acd-0746-4028-a9ba-cce975088c31}" ma:internalName="TaxCatchAll" ma:showField="CatchAllData" ma:web="bc7eb688-7e61-48e8-81f0-fb52529c5e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7eb688-7e61-48e8-81f0-fb52529c5eec" xsi:nil="true"/>
    <lcf76f155ced4ddcb4097134ff3c332f xmlns="e5610dc8-1aa6-473f-a666-e8aa6402af4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5A1AA0-78C9-4205-B24F-FCDBD477D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610dc8-1aa6-473f-a666-e8aa6402af4a"/>
    <ds:schemaRef ds:uri="bc7eb688-7e61-48e8-81f0-fb52529c5e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6281F4-1315-48F7-86B3-DF1163942F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CFBA4E-4AE5-4469-AD70-3811BACC581F}">
  <ds:schemaRefs>
    <ds:schemaRef ds:uri="http://schemas.microsoft.com/office/2006/metadata/properties"/>
    <ds:schemaRef ds:uri="http://schemas.microsoft.com/office/infopath/2007/PartnerControls"/>
    <ds:schemaRef ds:uri="bc7eb688-7e61-48e8-81f0-fb52529c5eec"/>
    <ds:schemaRef ds:uri="e5610dc8-1aa6-473f-a666-e8aa6402af4a"/>
  </ds:schemaRefs>
</ds:datastoreItem>
</file>

<file path=customXml/itemProps4.xml><?xml version="1.0" encoding="utf-8"?>
<ds:datastoreItem xmlns:ds="http://schemas.openxmlformats.org/officeDocument/2006/customXml" ds:itemID="{1B248924-39B1-48CC-B976-3EE9B22AC9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2025 FSMY Exhibit  A Template</Template>
  <TotalTime>1</TotalTime>
  <Pages>1</Pages>
  <Words>62</Words>
  <Characters>345</Characters>
  <Application>Microsoft Office Word</Application>
  <DocSecurity>0</DocSecurity>
  <Lines>17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Jiro Yates</dc:creator>
  <cp:keywords/>
  <dc:description/>
  <cp:lastModifiedBy>Jiro Yates</cp:lastModifiedBy>
  <cp:revision>2</cp:revision>
  <dcterms:created xsi:type="dcterms:W3CDTF">2026-06-01T13:20:00Z</dcterms:created>
  <dcterms:modified xsi:type="dcterms:W3CDTF">2026-06-01T13:20:00Z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0x0101002E10B74417DF5A4F8F7911EA9FBAFAFE</vt:lpwstr>
  </property>
  <property fmtid="{D5CDD505-2E9C-101B-9397-08002B2CF9AE}" pid="3" name="Order">
    <vt:r8>11312600</vt:r8>
  </property>
  <property fmtid="{D5CDD505-2E9C-101B-9397-08002B2CF9AE}" pid="4" name="MediaServiceImageTags">
    <vt:lpwstr/>
  </property>
</Properties>
</file>